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FD06C1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Центральная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FD06C1">
        <w:rPr>
          <w:i/>
          <w:iCs/>
        </w:rPr>
        <w:t>От 0+0 до 1+755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6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0"/>
        <w:gridCol w:w="1957"/>
        <w:gridCol w:w="2226"/>
        <w:gridCol w:w="807"/>
        <w:gridCol w:w="682"/>
        <w:gridCol w:w="821"/>
        <w:gridCol w:w="1295"/>
        <w:gridCol w:w="548"/>
        <w:gridCol w:w="913"/>
        <w:gridCol w:w="724"/>
      </w:tblGrid>
      <w:tr w:rsidR="001842E0" w:rsidRPr="00CE654E" w:rsidTr="00CE654E">
        <w:trPr>
          <w:trHeight w:val="21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CE654E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CE654E"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CE654E" w:rsidTr="00CE654E">
        <w:trPr>
          <w:trHeight w:val="21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E654E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1.12.1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Опасные повороты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1+371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1.12.1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Опасные повороты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1+745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0+417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0+442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0+571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0+596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0+971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1+520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1+541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1+745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13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0+571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14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0+571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15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0+576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16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0+576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17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0+971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18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0+971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19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0+976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20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0+976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Знаки дополнительной информации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21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1+371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22</w:t>
            </w: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8.2.1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Зона действия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1+745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D06C1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06C1" w:rsidRPr="00CE654E" w:rsidRDefault="00FD06C1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CE654E" w:rsidTr="00CE654E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FD06C1" w:rsidP="00FD06C1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CE654E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FD06C1" w:rsidP="00FD06C1">
            <w:pPr>
              <w:rPr>
                <w:rFonts w:ascii="Arial" w:hAnsi="Arial" w:cs="Arial"/>
                <w:sz w:val="22"/>
                <w:szCs w:val="16"/>
              </w:rPr>
            </w:pPr>
            <w:r w:rsidRPr="00CE654E">
              <w:rPr>
                <w:rFonts w:ascii="Arial" w:hAnsi="Arial" w:cs="Arial"/>
                <w:sz w:val="22"/>
                <w:szCs w:val="16"/>
              </w:rPr>
              <w:t>22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 w:rsidP="00FD06C1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CE654E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CE654E" w:rsidRDefault="00CE654E" w:rsidP="00CE654E">
      <w:pPr>
        <w:pStyle w:val="a6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CE654E" w:rsidRDefault="00CE654E" w:rsidP="00CE654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Центральная</w:t>
      </w:r>
    </w:p>
    <w:p w:rsidR="00CE654E" w:rsidRDefault="00CE654E" w:rsidP="00CE654E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1+755</w:t>
      </w:r>
    </w:p>
    <w:p w:rsidR="00CE654E" w:rsidRDefault="00CE654E" w:rsidP="00CE654E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CE654E" w:rsidRDefault="00CE654E" w:rsidP="00CE654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31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46"/>
        <w:gridCol w:w="1319"/>
        <w:gridCol w:w="1320"/>
        <w:gridCol w:w="1246"/>
        <w:gridCol w:w="1246"/>
        <w:gridCol w:w="1246"/>
        <w:gridCol w:w="1246"/>
        <w:gridCol w:w="1246"/>
      </w:tblGrid>
      <w:tr w:rsidR="00CE654E" w:rsidTr="007A3C36">
        <w:trPr>
          <w:cantSplit/>
          <w:trHeight w:val="24"/>
          <w:tblHeader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4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E654E" w:rsidTr="007A3C36">
        <w:trPr>
          <w:trHeight w:val="24"/>
          <w:tblHeader/>
          <w:jc w:val="center"/>
        </w:trPr>
        <w:tc>
          <w:tcPr>
            <w:tcW w:w="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1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46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CE654E" w:rsidTr="007A3C36">
        <w:trPr>
          <w:trHeight w:val="24"/>
          <w:tblHeader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CE654E" w:rsidTr="007A3C36">
        <w:trPr>
          <w:trHeight w:val="24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44/44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</w:tr>
      <w:tr w:rsidR="00CE654E" w:rsidTr="007A3C36">
        <w:trPr>
          <w:trHeight w:val="24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1+724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43/43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CE654E" w:rsidTr="007A3C36">
        <w:trPr>
          <w:trHeight w:val="24"/>
          <w:jc w:val="center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0+86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0+86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</w:tbl>
    <w:p w:rsidR="00CE654E" w:rsidRDefault="00CE654E" w:rsidP="00CE654E">
      <w:pPr>
        <w:pStyle w:val="a3"/>
        <w:rPr>
          <w:rFonts w:eastAsia="MS Mincho"/>
        </w:rPr>
      </w:pPr>
    </w:p>
    <w:p w:rsidR="00CE654E" w:rsidRDefault="00CE654E" w:rsidP="00CE654E">
      <w:pPr>
        <w:jc w:val="center"/>
        <w:rPr>
          <w:rFonts w:ascii="Arial" w:hAnsi="Arial" w:cs="Arial"/>
          <w:b/>
          <w:bCs/>
        </w:rPr>
      </w:pPr>
    </w:p>
    <w:p w:rsidR="00CE654E" w:rsidRDefault="00CE654E" w:rsidP="00CE654E">
      <w:pPr>
        <w:jc w:val="center"/>
        <w:rPr>
          <w:rFonts w:ascii="Arial" w:hAnsi="Arial" w:cs="Arial"/>
          <w:b/>
          <w:bCs/>
        </w:rPr>
      </w:pPr>
    </w:p>
    <w:p w:rsidR="00CE654E" w:rsidRDefault="00CE654E" w:rsidP="00CE654E">
      <w:pPr>
        <w:jc w:val="center"/>
        <w:rPr>
          <w:rFonts w:ascii="Arial" w:hAnsi="Arial" w:cs="Arial"/>
          <w:b/>
          <w:bCs/>
        </w:rPr>
      </w:pPr>
    </w:p>
    <w:p w:rsidR="00CE654E" w:rsidRDefault="00CE654E" w:rsidP="00CE654E">
      <w:pPr>
        <w:jc w:val="center"/>
        <w:rPr>
          <w:rFonts w:ascii="Arial" w:hAnsi="Arial" w:cs="Arial"/>
          <w:b/>
          <w:bCs/>
        </w:rPr>
      </w:pPr>
    </w:p>
    <w:p w:rsidR="00CE654E" w:rsidRDefault="00CE654E" w:rsidP="00CE654E">
      <w:pPr>
        <w:jc w:val="center"/>
        <w:rPr>
          <w:rFonts w:ascii="Arial" w:hAnsi="Arial" w:cs="Arial"/>
          <w:b/>
          <w:bCs/>
        </w:rPr>
      </w:pPr>
    </w:p>
    <w:p w:rsidR="00CE654E" w:rsidRDefault="00CE654E" w:rsidP="00CE654E">
      <w:pPr>
        <w:jc w:val="center"/>
        <w:rPr>
          <w:rFonts w:ascii="Arial" w:hAnsi="Arial" w:cs="Arial"/>
          <w:b/>
          <w:bCs/>
        </w:rPr>
      </w:pPr>
    </w:p>
    <w:p w:rsidR="00CE654E" w:rsidRDefault="00CE654E" w:rsidP="00CE654E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CE654E" w:rsidRDefault="00CE654E" w:rsidP="00CE654E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Центральная</w:t>
      </w:r>
    </w:p>
    <w:p w:rsidR="00CE654E" w:rsidRDefault="00CE654E" w:rsidP="00CE654E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1+755</w:t>
      </w:r>
    </w:p>
    <w:p w:rsidR="00CE654E" w:rsidRDefault="00CE654E" w:rsidP="00CE654E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CE654E" w:rsidRDefault="00CE654E" w:rsidP="00CE654E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852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1"/>
        <w:gridCol w:w="1414"/>
        <w:gridCol w:w="1446"/>
        <w:gridCol w:w="1434"/>
        <w:gridCol w:w="1667"/>
        <w:gridCol w:w="1633"/>
        <w:gridCol w:w="1667"/>
      </w:tblGrid>
      <w:tr w:rsidR="00CE654E" w:rsidTr="007A3C36">
        <w:trPr>
          <w:trHeight w:val="25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CE654E" w:rsidTr="007A3C36">
        <w:trPr>
          <w:trHeight w:val="25"/>
          <w:tblHeader/>
          <w:jc w:val="center"/>
        </w:trPr>
        <w:tc>
          <w:tcPr>
            <w:tcW w:w="5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4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CE654E" w:rsidTr="007A3C36">
        <w:trPr>
          <w:trHeight w:val="25"/>
          <w:tblHeader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54E" w:rsidRDefault="00CE654E" w:rsidP="007A3C3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CE654E" w:rsidTr="007A3C36">
        <w:trPr>
          <w:trHeight w:val="25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3510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</w:tr>
      <w:tr w:rsidR="00CE654E" w:rsidTr="007A3C36">
        <w:trPr>
          <w:trHeight w:val="25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1+755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1755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</w:tr>
      <w:tr w:rsidR="00CE654E" w:rsidTr="007A3C36">
        <w:trPr>
          <w:trHeight w:val="25"/>
          <w:jc w:val="center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1+755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1755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Default="00CE654E" w:rsidP="007A3C36">
            <w:pPr>
              <w:rPr>
                <w:rFonts w:ascii="Arial" w:hAnsi="Arial" w:cs="Arial"/>
              </w:rPr>
            </w:pPr>
          </w:p>
        </w:tc>
      </w:tr>
    </w:tbl>
    <w:p w:rsidR="00CE654E" w:rsidRDefault="00CE654E" w:rsidP="00CE654E">
      <w:pPr>
        <w:pStyle w:val="a3"/>
        <w:rPr>
          <w:rFonts w:eastAsia="MS Mincho"/>
        </w:rPr>
      </w:pPr>
    </w:p>
    <w:p w:rsidR="00CE654E" w:rsidRDefault="00CE654E" w:rsidP="00CE654E">
      <w:pPr>
        <w:pStyle w:val="a3"/>
        <w:rPr>
          <w:rFonts w:eastAsia="MS Mincho"/>
        </w:rPr>
      </w:pPr>
    </w:p>
    <w:p w:rsidR="00CE654E" w:rsidRDefault="00CE654E">
      <w:pPr>
        <w:pStyle w:val="a3"/>
        <w:rPr>
          <w:rFonts w:eastAsia="MS Mincho"/>
        </w:rPr>
      </w:pPr>
    </w:p>
    <w:p w:rsidR="00CE654E" w:rsidRPr="004B2457" w:rsidRDefault="00CE654E" w:rsidP="00CE654E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t>Ведомость наличия пешеходных переходов</w:t>
      </w:r>
    </w:p>
    <w:p w:rsidR="00CE654E" w:rsidRPr="00B75150" w:rsidRDefault="00CE654E" w:rsidP="00CE654E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B75150">
        <w:rPr>
          <w:rFonts w:ascii="Arial" w:eastAsia="MS Mincho" w:hAnsi="Arial" w:cs="Arial"/>
          <w:b/>
          <w:i/>
          <w:sz w:val="24"/>
          <w:szCs w:val="24"/>
        </w:rPr>
        <w:t xml:space="preserve">с. </w:t>
      </w:r>
      <w:proofErr w:type="spellStart"/>
      <w:r w:rsidRPr="00B75150">
        <w:rPr>
          <w:rFonts w:ascii="Arial" w:eastAsia="MS Mincho" w:hAnsi="Arial" w:cs="Arial"/>
          <w:b/>
          <w:i/>
          <w:sz w:val="24"/>
          <w:szCs w:val="24"/>
        </w:rPr>
        <w:t>Барлак</w:t>
      </w:r>
      <w:proofErr w:type="spellEnd"/>
      <w:r w:rsidRPr="00B75150">
        <w:rPr>
          <w:rFonts w:ascii="Arial" w:eastAsia="MS Mincho" w:hAnsi="Arial" w:cs="Arial"/>
          <w:b/>
          <w:i/>
          <w:sz w:val="24"/>
          <w:szCs w:val="24"/>
        </w:rPr>
        <w:t>, ул. Центральная</w:t>
      </w:r>
    </w:p>
    <w:p w:rsidR="00CE654E" w:rsidRPr="004B2457" w:rsidRDefault="00CE654E" w:rsidP="00CE654E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1+755</w:t>
      </w:r>
    </w:p>
    <w:p w:rsidR="00CE654E" w:rsidRPr="004B2457" w:rsidRDefault="00CE654E" w:rsidP="00CE654E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CE654E" w:rsidRPr="004B2457" w:rsidRDefault="00CE654E" w:rsidP="00CE654E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99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5"/>
        <w:gridCol w:w="2253"/>
        <w:gridCol w:w="2254"/>
        <w:gridCol w:w="2254"/>
        <w:gridCol w:w="2254"/>
      </w:tblGrid>
      <w:tr w:rsidR="00CE654E" w:rsidRPr="004B2457" w:rsidTr="007A3C36">
        <w:trPr>
          <w:trHeight w:val="1150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654E" w:rsidRPr="004B2457" w:rsidRDefault="00CE654E" w:rsidP="007A3C3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654E" w:rsidRPr="004B2457" w:rsidRDefault="00CE654E" w:rsidP="007A3C3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654E" w:rsidRPr="004B2457" w:rsidRDefault="00CE654E" w:rsidP="007A3C3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654E" w:rsidRPr="004B2457" w:rsidRDefault="00CE654E" w:rsidP="007A3C36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CE654E" w:rsidRPr="004B2457" w:rsidTr="007A3C36">
        <w:trPr>
          <w:trHeight w:hRule="exact" w:val="304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CE654E" w:rsidRPr="004B2457" w:rsidRDefault="00CE654E" w:rsidP="007A3C36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CE654E" w:rsidRPr="004B2457" w:rsidTr="007A3C36">
        <w:trPr>
          <w:trHeight w:hRule="exact" w:val="294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0+574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CE654E" w:rsidRPr="004B2457" w:rsidTr="007A3C36">
        <w:trPr>
          <w:trHeight w:hRule="exact" w:val="294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0+974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CE654E" w:rsidRPr="004B2457" w:rsidRDefault="00CE654E" w:rsidP="00CE654E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CE654E" w:rsidRPr="004B2457" w:rsidTr="007A3C36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CE654E" w:rsidRPr="004B2457" w:rsidRDefault="00CE654E" w:rsidP="007A3C36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CE654E" w:rsidRPr="004B2457" w:rsidTr="007A3C36">
        <w:trPr>
          <w:trHeight w:val="240"/>
        </w:trPr>
        <w:tc>
          <w:tcPr>
            <w:tcW w:w="1418" w:type="dxa"/>
          </w:tcPr>
          <w:p w:rsidR="00CE654E" w:rsidRPr="004B2457" w:rsidRDefault="00CE654E" w:rsidP="007A3C36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bookmarkStart w:id="4" w:name="EXP2"/>
            <w:bookmarkEnd w:id="4"/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2</w:t>
            </w:r>
          </w:p>
        </w:tc>
      </w:tr>
      <w:tr w:rsidR="00CE654E" w:rsidRPr="004B2457" w:rsidTr="007A3C36">
        <w:trPr>
          <w:trHeight w:val="240"/>
        </w:trPr>
        <w:tc>
          <w:tcPr>
            <w:tcW w:w="1418" w:type="dxa"/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CE654E" w:rsidRPr="004B2457" w:rsidRDefault="00CE654E" w:rsidP="007A3C36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CE654E" w:rsidRPr="004B2457" w:rsidRDefault="00CE654E" w:rsidP="00CE654E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CE654E" w:rsidRDefault="00CE654E">
      <w:pPr>
        <w:pStyle w:val="a3"/>
        <w:rPr>
          <w:rFonts w:eastAsia="MS Mincho"/>
        </w:rPr>
      </w:pPr>
    </w:p>
    <w:sectPr w:rsidR="00CE654E" w:rsidSect="00CE654E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FD06C1"/>
    <w:rsid w:val="001842E0"/>
    <w:rsid w:val="00215347"/>
    <w:rsid w:val="00821BAE"/>
    <w:rsid w:val="00CE654E"/>
    <w:rsid w:val="00CF1149"/>
    <w:rsid w:val="00FD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BAE"/>
    <w:rPr>
      <w:sz w:val="24"/>
      <w:szCs w:val="24"/>
    </w:rPr>
  </w:style>
  <w:style w:type="paragraph" w:styleId="1">
    <w:name w:val="heading 1"/>
    <w:basedOn w:val="a"/>
    <w:next w:val="a"/>
    <w:qFormat/>
    <w:rsid w:val="00821BAE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821BAE"/>
    <w:rPr>
      <w:rFonts w:ascii="Courier New" w:hAnsi="Courier New" w:cs="Courier New"/>
      <w:sz w:val="20"/>
      <w:szCs w:val="20"/>
    </w:rPr>
  </w:style>
  <w:style w:type="paragraph" w:styleId="a4">
    <w:name w:val="Document Map"/>
    <w:basedOn w:val="a"/>
    <w:link w:val="a5"/>
    <w:rsid w:val="00CE654E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CE654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CE654E"/>
    <w:pPr>
      <w:jc w:val="center"/>
    </w:pPr>
    <w:rPr>
      <w:rFonts w:ascii="Arial" w:hAnsi="Arial" w:cs="Arial"/>
      <w:b/>
      <w:bCs/>
    </w:rPr>
  </w:style>
  <w:style w:type="character" w:customStyle="1" w:styleId="a7">
    <w:name w:val="Название Знак"/>
    <w:basedOn w:val="a0"/>
    <w:link w:val="a6"/>
    <w:rsid w:val="00CE654E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2019-06-08T10:19:00Z</dcterms:created>
  <dcterms:modified xsi:type="dcterms:W3CDTF">2019-06-08T10:19:00Z</dcterms:modified>
</cp:coreProperties>
</file>